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6E" w:rsidRPr="00E32A78" w:rsidRDefault="007B056E" w:rsidP="00D2594C">
      <w:pPr>
        <w:spacing w:after="0" w:line="360" w:lineRule="auto"/>
        <w:jc w:val="center"/>
      </w:pPr>
      <w:r w:rsidRPr="00E32A78">
        <w:t>С О Г Л А Ш Е Н И Е</w:t>
      </w:r>
    </w:p>
    <w:p w:rsidR="007B056E" w:rsidRPr="00E32A78" w:rsidRDefault="007B056E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Камбилеевского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7B056E" w:rsidRPr="00E32A78" w:rsidRDefault="007B056E" w:rsidP="00BD4CDF">
      <w:pPr>
        <w:spacing w:after="0" w:line="240" w:lineRule="auto"/>
      </w:pPr>
    </w:p>
    <w:p w:rsidR="007B056E" w:rsidRPr="00E32A78" w:rsidRDefault="007B056E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          22.11.2017</w:t>
      </w:r>
      <w:r w:rsidRPr="00E32A78">
        <w:t xml:space="preserve"> года</w:t>
      </w:r>
    </w:p>
    <w:p w:rsidR="007B056E" w:rsidRPr="00E32A78" w:rsidRDefault="007B056E" w:rsidP="004B0B2F">
      <w:pPr>
        <w:spacing w:after="0" w:line="240" w:lineRule="auto"/>
        <w:jc w:val="both"/>
      </w:pPr>
    </w:p>
    <w:p w:rsidR="007B056E" w:rsidRPr="00E32A78" w:rsidRDefault="007B056E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Камбилеевского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Табуевой Тамары Хасановны</w:t>
      </w:r>
      <w:r w:rsidRPr="00E32A78">
        <w:t xml:space="preserve">, действующего на основании Устава </w:t>
      </w:r>
      <w:r>
        <w:t>Камбилеевского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Камбилеевского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7B056E" w:rsidRPr="00E32A78" w:rsidRDefault="007B056E" w:rsidP="00A2713D">
      <w:pPr>
        <w:spacing w:after="0" w:line="240" w:lineRule="auto"/>
        <w:jc w:val="both"/>
      </w:pPr>
    </w:p>
    <w:p w:rsidR="007B056E" w:rsidRPr="00E32A78" w:rsidRDefault="007B056E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7B056E" w:rsidRPr="00E32A78" w:rsidRDefault="007B056E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7B056E" w:rsidRPr="00E32A78" w:rsidRDefault="007B056E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7B056E" w:rsidRPr="00E32A78" w:rsidRDefault="007B056E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7B056E" w:rsidRPr="00E32A78" w:rsidRDefault="007B056E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7B056E" w:rsidRPr="00E32A78" w:rsidRDefault="007B056E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7B056E" w:rsidRPr="00E32A78" w:rsidRDefault="007B056E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7B056E" w:rsidRDefault="007B056E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7B056E" w:rsidRDefault="007B056E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7B056E" w:rsidRPr="00E32A78" w:rsidRDefault="007B056E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Камбилеевского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7B056E" w:rsidRPr="00E32A78" w:rsidRDefault="007B056E" w:rsidP="00865ED1">
      <w:pPr>
        <w:spacing w:after="0" w:line="240" w:lineRule="auto"/>
        <w:jc w:val="both"/>
      </w:pPr>
    </w:p>
    <w:p w:rsidR="007B056E" w:rsidRDefault="007B056E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7B056E" w:rsidRDefault="007B056E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7B056E" w:rsidRPr="00E32A78" w:rsidRDefault="007B056E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7B056E" w:rsidRPr="00E32A78" w:rsidRDefault="007B056E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7B056E" w:rsidRPr="00E32A78" w:rsidRDefault="007B056E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7B056E" w:rsidRPr="00E32A78" w:rsidRDefault="007B056E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7B056E" w:rsidRDefault="007B056E" w:rsidP="006C5963">
      <w:pPr>
        <w:spacing w:after="0" w:line="240" w:lineRule="auto"/>
        <w:jc w:val="both"/>
      </w:pPr>
    </w:p>
    <w:p w:rsidR="007B056E" w:rsidRPr="00E32A78" w:rsidRDefault="007B056E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7B056E" w:rsidRDefault="007B056E" w:rsidP="006C5963">
      <w:pPr>
        <w:spacing w:after="0" w:line="240" w:lineRule="auto"/>
        <w:jc w:val="both"/>
      </w:pPr>
    </w:p>
    <w:p w:rsidR="007B056E" w:rsidRPr="00E32A78" w:rsidRDefault="007B056E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7B056E" w:rsidRDefault="007B056E" w:rsidP="006C5963">
      <w:pPr>
        <w:spacing w:after="0" w:line="240" w:lineRule="auto"/>
        <w:jc w:val="both"/>
      </w:pPr>
    </w:p>
    <w:p w:rsidR="007B056E" w:rsidRDefault="007B056E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7B056E" w:rsidRPr="00E32A78" w:rsidRDefault="007B056E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7B056E" w:rsidRPr="00E32A78" w:rsidRDefault="007B056E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7B056E" w:rsidRPr="00E32A78" w:rsidRDefault="007B056E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7B056E" w:rsidRDefault="007B056E" w:rsidP="006C5963">
      <w:pPr>
        <w:spacing w:after="0" w:line="240" w:lineRule="auto"/>
        <w:jc w:val="both"/>
      </w:pPr>
    </w:p>
    <w:p w:rsidR="007B056E" w:rsidRPr="00E32A78" w:rsidRDefault="007B056E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7B056E" w:rsidRPr="00E32A78" w:rsidRDefault="007B056E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7B056E" w:rsidRPr="00E32A78" w:rsidRDefault="007B056E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7B056E" w:rsidRPr="00E32A78" w:rsidRDefault="007B056E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7B056E" w:rsidRDefault="007B056E" w:rsidP="005E6DC3">
      <w:pPr>
        <w:spacing w:after="0" w:line="240" w:lineRule="auto"/>
        <w:jc w:val="both"/>
      </w:pPr>
    </w:p>
    <w:p w:rsidR="007B056E" w:rsidRDefault="007B056E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7B056E" w:rsidRPr="00E32A78" w:rsidRDefault="007B056E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7B056E" w:rsidRPr="00E32A78" w:rsidRDefault="007B056E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7B056E" w:rsidRDefault="007B056E" w:rsidP="00D036AE">
      <w:pPr>
        <w:spacing w:after="0" w:line="240" w:lineRule="auto"/>
        <w:jc w:val="both"/>
      </w:pPr>
    </w:p>
    <w:p w:rsidR="007B056E" w:rsidRDefault="007B056E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7B056E" w:rsidRPr="00E32A78" w:rsidRDefault="007B056E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7B056E" w:rsidRPr="00E32A78" w:rsidRDefault="007B056E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7B056E" w:rsidRPr="00E32A78" w:rsidRDefault="007B056E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7B056E" w:rsidRPr="00E32A78" w:rsidRDefault="007B056E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7B056E" w:rsidRPr="00E32A78" w:rsidRDefault="007B056E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7B056E" w:rsidRPr="00E32A78" w:rsidRDefault="007B056E" w:rsidP="00707926">
      <w:pPr>
        <w:spacing w:after="0" w:line="240" w:lineRule="auto"/>
        <w:jc w:val="both"/>
      </w:pPr>
    </w:p>
    <w:p w:rsidR="007B056E" w:rsidRPr="00E32A78" w:rsidRDefault="007B056E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7B056E" w:rsidRPr="00E32A78" w:rsidRDefault="007B056E" w:rsidP="00707926">
      <w:pPr>
        <w:spacing w:after="0" w:line="240" w:lineRule="auto"/>
        <w:jc w:val="both"/>
      </w:pPr>
    </w:p>
    <w:p w:rsidR="007B056E" w:rsidRPr="00E32A78" w:rsidRDefault="007B056E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7B056E" w:rsidRPr="00E32A78" w:rsidRDefault="007B056E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7B056E" w:rsidRDefault="007B056E" w:rsidP="001C6084">
      <w:pPr>
        <w:spacing w:after="0" w:line="240" w:lineRule="auto"/>
        <w:jc w:val="center"/>
      </w:pPr>
    </w:p>
    <w:p w:rsidR="007B056E" w:rsidRPr="00E32A78" w:rsidRDefault="007B056E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7B056E" w:rsidRPr="00E32A78" w:rsidRDefault="007B056E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7B056E" w:rsidRPr="00E32A78" w:rsidRDefault="007B056E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7B056E" w:rsidRDefault="007B056E" w:rsidP="00AC23B7">
      <w:pPr>
        <w:spacing w:after="0" w:line="240" w:lineRule="auto"/>
        <w:jc w:val="both"/>
      </w:pPr>
    </w:p>
    <w:p w:rsidR="007B056E" w:rsidRPr="00E32A78" w:rsidRDefault="007B056E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7B056E" w:rsidRPr="00E32A78" w:rsidRDefault="007B056E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7B056E" w:rsidRPr="003C29E3">
        <w:tc>
          <w:tcPr>
            <w:tcW w:w="4785" w:type="dxa"/>
          </w:tcPr>
          <w:p w:rsidR="007B056E" w:rsidRPr="003C29E3" w:rsidRDefault="007B056E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Камбилеевского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7B056E" w:rsidRPr="003C29E3">
        <w:tc>
          <w:tcPr>
            <w:tcW w:w="4785" w:type="dxa"/>
          </w:tcPr>
          <w:p w:rsidR="007B056E" w:rsidRPr="003C29E3" w:rsidRDefault="007B056E" w:rsidP="003C29E3">
            <w:pPr>
              <w:spacing w:after="0" w:line="240" w:lineRule="auto"/>
            </w:pPr>
            <w:r>
              <w:t>363100, РСО – Алания, Пригородный район, с. Камбилеевское, ул. Ю.Кучиева, 96 «а»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7B056E" w:rsidRPr="003C29E3">
        <w:tc>
          <w:tcPr>
            <w:tcW w:w="4785" w:type="dxa"/>
          </w:tcPr>
          <w:p w:rsidR="007B056E" w:rsidRPr="00DF33CF" w:rsidRDefault="007B056E" w:rsidP="003C29E3">
            <w:pPr>
              <w:spacing w:after="0" w:line="240" w:lineRule="auto"/>
            </w:pPr>
            <w:r w:rsidRPr="00DF33CF">
              <w:t>ИНН 1512007427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7B056E" w:rsidRPr="003C29E3">
        <w:tc>
          <w:tcPr>
            <w:tcW w:w="4785" w:type="dxa"/>
          </w:tcPr>
          <w:p w:rsidR="007B056E" w:rsidRPr="00DF33CF" w:rsidRDefault="007B056E" w:rsidP="003C29E3">
            <w:pPr>
              <w:spacing w:after="0" w:line="240" w:lineRule="auto"/>
            </w:pPr>
            <w:r w:rsidRPr="00DF33CF">
              <w:t>КПП 151201001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7B056E" w:rsidRPr="003C29E3">
        <w:tc>
          <w:tcPr>
            <w:tcW w:w="4785" w:type="dxa"/>
          </w:tcPr>
          <w:p w:rsidR="007B056E" w:rsidRPr="003C29E3" w:rsidRDefault="007B056E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40204810000000010070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7B056E" w:rsidRPr="003C29E3">
        <w:tc>
          <w:tcPr>
            <w:tcW w:w="4785" w:type="dxa"/>
          </w:tcPr>
          <w:p w:rsidR="007B056E" w:rsidRPr="003C29E3" w:rsidRDefault="007B056E" w:rsidP="003C29E3">
            <w:pPr>
              <w:spacing w:after="0" w:line="240" w:lineRule="auto"/>
            </w:pPr>
            <w:r w:rsidRPr="003C29E3">
              <w:t xml:space="preserve">БИК </w:t>
            </w:r>
            <w:r w:rsidRPr="00DF33CF">
              <w:t>049033001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7B056E" w:rsidRPr="003C29E3">
        <w:tc>
          <w:tcPr>
            <w:tcW w:w="4785" w:type="dxa"/>
          </w:tcPr>
          <w:p w:rsidR="007B056E" w:rsidRPr="003C29E3" w:rsidRDefault="007B056E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7B056E" w:rsidRPr="003C29E3" w:rsidRDefault="007B056E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7B056E" w:rsidRPr="003C29E3">
        <w:tc>
          <w:tcPr>
            <w:tcW w:w="4785" w:type="dxa"/>
          </w:tcPr>
          <w:p w:rsidR="007B056E" w:rsidRDefault="007B056E" w:rsidP="00863C40">
            <w:pPr>
              <w:spacing w:after="0" w:line="240" w:lineRule="auto"/>
            </w:pPr>
            <w:r>
              <w:t>и.о.</w:t>
            </w:r>
            <w:r w:rsidRPr="003C29E3">
              <w:t>Глав</w:t>
            </w:r>
            <w:r>
              <w:t>ы</w:t>
            </w:r>
            <w:r w:rsidRPr="003C29E3">
              <w:t xml:space="preserve"> администрации </w:t>
            </w:r>
            <w:r>
              <w:t>Камбилеевского сельского поселения</w:t>
            </w:r>
          </w:p>
          <w:p w:rsidR="007B056E" w:rsidRPr="003C29E3" w:rsidRDefault="007B056E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7B056E" w:rsidRPr="003C29E3" w:rsidRDefault="007B056E" w:rsidP="00863C40">
            <w:pPr>
              <w:spacing w:after="0" w:line="240" w:lineRule="auto"/>
            </w:pPr>
          </w:p>
          <w:p w:rsidR="007B056E" w:rsidRPr="003C29E3" w:rsidRDefault="007B056E" w:rsidP="00863C40">
            <w:pPr>
              <w:spacing w:after="0" w:line="240" w:lineRule="auto"/>
            </w:pPr>
          </w:p>
          <w:p w:rsidR="007B056E" w:rsidRPr="003C29E3" w:rsidRDefault="007B056E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 xml:space="preserve">Э.И. Джиоев </w:t>
            </w:r>
          </w:p>
          <w:p w:rsidR="007B056E" w:rsidRPr="003C29E3" w:rsidRDefault="007B056E" w:rsidP="00863C40">
            <w:pPr>
              <w:spacing w:after="0" w:line="240" w:lineRule="auto"/>
            </w:pPr>
          </w:p>
          <w:p w:rsidR="007B056E" w:rsidRPr="003C29E3" w:rsidRDefault="007B056E" w:rsidP="00863C40">
            <w:pPr>
              <w:spacing w:after="0" w:line="240" w:lineRule="auto"/>
            </w:pPr>
            <w:r>
              <w:t>15.11.</w:t>
            </w:r>
            <w:r w:rsidRPr="003C29E3">
              <w:t>2017</w:t>
            </w:r>
          </w:p>
          <w:p w:rsidR="007B056E" w:rsidRPr="003C29E3" w:rsidRDefault="007B056E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7B056E" w:rsidRPr="003C29E3" w:rsidRDefault="007B056E" w:rsidP="00863C40">
            <w:pPr>
              <w:spacing w:after="0" w:line="240" w:lineRule="auto"/>
            </w:pPr>
            <w:r w:rsidRPr="003C29E3">
              <w:t>МП.</w:t>
            </w:r>
          </w:p>
          <w:p w:rsidR="007B056E" w:rsidRPr="003C29E3" w:rsidRDefault="007B056E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7B056E" w:rsidRPr="003C29E3" w:rsidRDefault="007B056E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7B056E" w:rsidRPr="003C29E3" w:rsidRDefault="007B056E" w:rsidP="00863C40">
            <w:pPr>
              <w:spacing w:after="0" w:line="240" w:lineRule="auto"/>
              <w:jc w:val="right"/>
            </w:pPr>
          </w:p>
          <w:p w:rsidR="007B056E" w:rsidRPr="003C29E3" w:rsidRDefault="007B056E" w:rsidP="00863C40">
            <w:pPr>
              <w:spacing w:after="0" w:line="240" w:lineRule="auto"/>
              <w:jc w:val="right"/>
            </w:pPr>
          </w:p>
          <w:p w:rsidR="007B056E" w:rsidRPr="003C29E3" w:rsidRDefault="007B056E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7B056E" w:rsidRPr="003C29E3" w:rsidRDefault="007B056E" w:rsidP="00863C40">
            <w:pPr>
              <w:spacing w:after="0" w:line="240" w:lineRule="auto"/>
              <w:jc w:val="right"/>
            </w:pPr>
          </w:p>
          <w:p w:rsidR="007B056E" w:rsidRPr="003C29E3" w:rsidRDefault="007B056E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7B056E" w:rsidRDefault="007B056E" w:rsidP="00863C40">
            <w:pPr>
              <w:spacing w:after="0" w:line="240" w:lineRule="auto"/>
            </w:pPr>
          </w:p>
          <w:p w:rsidR="007B056E" w:rsidRPr="003C29E3" w:rsidRDefault="007B056E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7B056E" w:rsidRPr="00E32A78" w:rsidRDefault="007B056E" w:rsidP="00C465D0">
      <w:pPr>
        <w:pStyle w:val="ListParagraph"/>
        <w:spacing w:after="0" w:line="240" w:lineRule="auto"/>
        <w:ind w:left="0"/>
        <w:jc w:val="both"/>
      </w:pPr>
    </w:p>
    <w:sectPr w:rsidR="007B056E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5747E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315F6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B056E"/>
    <w:rsid w:val="007C5930"/>
    <w:rsid w:val="00863C40"/>
    <w:rsid w:val="00865ED1"/>
    <w:rsid w:val="009028DC"/>
    <w:rsid w:val="00942E0C"/>
    <w:rsid w:val="00966DD2"/>
    <w:rsid w:val="009817F4"/>
    <w:rsid w:val="00A03B26"/>
    <w:rsid w:val="00A2713D"/>
    <w:rsid w:val="00A43133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DF33CF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6</Pages>
  <Words>1604</Words>
  <Characters>9146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10</cp:revision>
  <cp:lastPrinted>2017-11-10T07:53:00Z</cp:lastPrinted>
  <dcterms:created xsi:type="dcterms:W3CDTF">2017-11-09T12:29:00Z</dcterms:created>
  <dcterms:modified xsi:type="dcterms:W3CDTF">2017-12-15T12:05:00Z</dcterms:modified>
</cp:coreProperties>
</file>